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6E2" w:rsidRDefault="00CE16E2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CE16E2" w:rsidRPr="007F0519" w:rsidRDefault="00CE16E2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CE16E2" w:rsidRDefault="00CE16E2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CE16E2" w:rsidRPr="007F0519" w:rsidRDefault="00CE16E2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CE16E2" w:rsidRDefault="00CE16E2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335</w:t>
      </w:r>
      <w:r w:rsidRPr="00F4290B">
        <w:rPr>
          <w:rFonts w:ascii="Times New Roman" w:hAnsi="Times New Roman" w:cs="Times New Roman"/>
        </w:rPr>
        <w:t xml:space="preserve"> </w:t>
      </w:r>
    </w:p>
    <w:p w:rsidR="00CE16E2" w:rsidRDefault="00CE16E2">
      <w:r>
        <w:rPr>
          <w:rFonts w:ascii="Times New Roman" w:hAnsi="Times New Roman" w:cs="Times New Roman"/>
        </w:rPr>
        <w:t xml:space="preserve"> г. Унеча  Брянской области</w:t>
      </w:r>
    </w:p>
    <w:p w:rsidR="00CE16E2" w:rsidRDefault="00CE16E2">
      <w:pPr>
        <w:sectPr w:rsidR="00CE16E2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CE16E2" w:rsidRPr="008B5049" w:rsidRDefault="00CE16E2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CE16E2" w:rsidRDefault="00CE16E2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300101</w:t>
      </w:r>
    </w:p>
    <w:p w:rsidR="00CE16E2" w:rsidRDefault="00CE16E2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E16E2" w:rsidRDefault="00CE16E2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CE16E2" w:rsidRPr="001B0BB9" w:rsidRDefault="00CE16E2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CE16E2" w:rsidRPr="001B0BB9" w:rsidRDefault="00CE16E2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E16E2" w:rsidRPr="001B0BB9" w:rsidRDefault="00CE16E2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6E2" w:rsidRPr="0097133F" w:rsidRDefault="00CE16E2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300101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CE16E2" w:rsidRPr="00887FFE" w:rsidRDefault="00CE16E2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CE16E2" w:rsidRPr="00887FFE" w:rsidRDefault="00CE16E2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CE16E2" w:rsidRDefault="00CE16E2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887FFE">
        <w:rPr>
          <w:rFonts w:ascii="Times New Roman" w:hAnsi="Times New Roman" w:cs="Times New Roman"/>
          <w:sz w:val="24"/>
          <w:szCs w:val="24"/>
        </w:rPr>
        <w:t>заместителя главы администрации района И.М. Волкович.</w:t>
      </w:r>
    </w:p>
    <w:p w:rsidR="00CE16E2" w:rsidRPr="00BD61EC" w:rsidRDefault="00CE16E2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CE16E2" w:rsidRPr="007A420E">
        <w:trPr>
          <w:trHeight w:val="471"/>
        </w:trPr>
        <w:tc>
          <w:tcPr>
            <w:tcW w:w="3778" w:type="pct"/>
            <w:gridSpan w:val="2"/>
          </w:tcPr>
          <w:p w:rsidR="00CE16E2" w:rsidRPr="007A420E" w:rsidRDefault="00CE16E2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CE16E2" w:rsidRPr="007A420E" w:rsidRDefault="00CE16E2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6E2" w:rsidRPr="00C15414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CE16E2" w:rsidRPr="00C15414" w:rsidRDefault="00CE16E2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CE16E2" w:rsidRPr="00C15414" w:rsidRDefault="00CE16E2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142" w:type="pct"/>
            <w:gridSpan w:val="2"/>
          </w:tcPr>
          <w:p w:rsidR="00CE16E2" w:rsidRPr="00C15414" w:rsidRDefault="00CE16E2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6E2" w:rsidRPr="00C15414" w:rsidRDefault="00CE16E2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CE16E2" w:rsidRPr="00BD61EC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CE16E2" w:rsidRPr="00BD61EC" w:rsidRDefault="00CE16E2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CE16E2" w:rsidRPr="00BD61EC" w:rsidRDefault="00CE16E2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16E2" w:rsidRPr="00664ED3" w:rsidRDefault="00CE16E2" w:rsidP="00BD61EC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CE16E2" w:rsidRPr="00BD61EC" w:rsidRDefault="00CE16E2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CE16E2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B047F"/>
    <w:rsid w:val="002B36BF"/>
    <w:rsid w:val="002B7EB0"/>
    <w:rsid w:val="002C07C1"/>
    <w:rsid w:val="002C3D2D"/>
    <w:rsid w:val="002C4BBA"/>
    <w:rsid w:val="002D1954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5788C"/>
    <w:rsid w:val="00463E35"/>
    <w:rsid w:val="004647A7"/>
    <w:rsid w:val="0046513B"/>
    <w:rsid w:val="00470858"/>
    <w:rsid w:val="00474516"/>
    <w:rsid w:val="004776D4"/>
    <w:rsid w:val="00483769"/>
    <w:rsid w:val="00483FE3"/>
    <w:rsid w:val="004870D5"/>
    <w:rsid w:val="00487994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151D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97A82"/>
    <w:rsid w:val="005A7642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26D1"/>
    <w:rsid w:val="005D2CF6"/>
    <w:rsid w:val="005D3439"/>
    <w:rsid w:val="005D4346"/>
    <w:rsid w:val="005D564F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4ED3"/>
    <w:rsid w:val="0066615E"/>
    <w:rsid w:val="00670B6A"/>
    <w:rsid w:val="006720CF"/>
    <w:rsid w:val="006735E5"/>
    <w:rsid w:val="006750C7"/>
    <w:rsid w:val="006756A3"/>
    <w:rsid w:val="0068167C"/>
    <w:rsid w:val="00683704"/>
    <w:rsid w:val="00684E2C"/>
    <w:rsid w:val="00685DF6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05558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065"/>
    <w:rsid w:val="0097133F"/>
    <w:rsid w:val="00971789"/>
    <w:rsid w:val="009718A5"/>
    <w:rsid w:val="00972C35"/>
    <w:rsid w:val="00974026"/>
    <w:rsid w:val="00975603"/>
    <w:rsid w:val="00980366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0F5B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17BEE"/>
    <w:rsid w:val="00B23A85"/>
    <w:rsid w:val="00B2431C"/>
    <w:rsid w:val="00B27BCC"/>
    <w:rsid w:val="00B347F3"/>
    <w:rsid w:val="00B373BA"/>
    <w:rsid w:val="00B46795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14D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16E2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73"/>
    <w:rsid w:val="00D71EEA"/>
    <w:rsid w:val="00D74C78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55C8"/>
    <w:rsid w:val="00E57A38"/>
    <w:rsid w:val="00E601AC"/>
    <w:rsid w:val="00E61236"/>
    <w:rsid w:val="00E657A8"/>
    <w:rsid w:val="00E6599D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C83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38F0"/>
    <w:rsid w:val="00FF53D8"/>
    <w:rsid w:val="00FF5FCF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7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0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2024-11-28T11:49:00Z</cp:lastPrinted>
  <dcterms:created xsi:type="dcterms:W3CDTF">2024-11-28T11:49:00Z</dcterms:created>
  <dcterms:modified xsi:type="dcterms:W3CDTF">2025-01-23T13:22:00Z</dcterms:modified>
</cp:coreProperties>
</file>